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86399">
        <w:rPr>
          <w:rFonts w:cs="Arial"/>
          <w:b/>
          <w:caps/>
          <w:sz w:val="28"/>
          <w:szCs w:val="28"/>
        </w:rPr>
        <w:t>1368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8639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86399">
              <w:rPr>
                <w:rFonts w:cs="Arial"/>
                <w:sz w:val="20"/>
                <w:szCs w:val="20"/>
              </w:rPr>
              <w:t xml:space="preserve">Solicita estudo para implantação de área de lazer na Rua Expedicionário Joaquim </w:t>
            </w:r>
            <w:proofErr w:type="spellStart"/>
            <w:r w:rsidRPr="00C86399">
              <w:rPr>
                <w:rFonts w:cs="Arial"/>
                <w:sz w:val="20"/>
                <w:szCs w:val="20"/>
              </w:rPr>
              <w:t>Antonio</w:t>
            </w:r>
            <w:proofErr w:type="spellEnd"/>
            <w:r w:rsidRPr="00C86399">
              <w:rPr>
                <w:rFonts w:cs="Arial"/>
                <w:sz w:val="20"/>
                <w:szCs w:val="20"/>
              </w:rPr>
              <w:t xml:space="preserve"> Nunes, na região de esquina com a Rua Lígia Cortês Lopes, no Jardim Paraíso.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86399" w:rsidRDefault="00C86399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8044EC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C86399">
        <w:rPr>
          <w:rFonts w:cs="Arial"/>
        </w:rPr>
        <w:t xml:space="preserve"> </w:t>
      </w:r>
      <w:r w:rsidR="00C86399" w:rsidRPr="00C86399">
        <w:rPr>
          <w:rFonts w:cs="Arial"/>
        </w:rPr>
        <w:t xml:space="preserve">estudo para implantação de área de lazer na Rua Expedicionário Joaquim </w:t>
      </w:r>
      <w:proofErr w:type="spellStart"/>
      <w:r w:rsidR="00C86399" w:rsidRPr="00C86399">
        <w:rPr>
          <w:rFonts w:cs="Arial"/>
        </w:rPr>
        <w:t>Antonio</w:t>
      </w:r>
      <w:proofErr w:type="spellEnd"/>
      <w:r w:rsidR="00C86399" w:rsidRPr="00C86399">
        <w:rPr>
          <w:rFonts w:cs="Arial"/>
        </w:rPr>
        <w:t xml:space="preserve"> Nunes, na região de esquina com a Rua Lígia Cortês Lopes, no Jardim Paraíso.</w:t>
      </w:r>
      <w:r w:rsidR="00691975">
        <w:rPr>
          <w:rFonts w:cs="Arial"/>
        </w:rPr>
        <w:t xml:space="preserve"> </w:t>
      </w:r>
    </w:p>
    <w:p w:rsidR="00C86399" w:rsidRPr="00C86399" w:rsidRDefault="00C86399" w:rsidP="008044EC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C86399">
        <w:rPr>
          <w:rFonts w:cs="Arial"/>
        </w:rPr>
        <w:t>O presente requerimento é medida necessária, pois, trata-se de uma área pública em um dos bairros mais populosos no município de Jacareí onde, no local mencionado, não possui qualquer equipamento público para lazer ou entretenimento dos moradores da região.</w:t>
      </w:r>
    </w:p>
    <w:p w:rsidR="00C86399" w:rsidRPr="00C86399" w:rsidRDefault="00C86399" w:rsidP="008044EC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C86399">
        <w:rPr>
          <w:rFonts w:cs="Arial"/>
        </w:rPr>
        <w:t>Cabe destacar a necessidade de uma área de lazer para as crianças e idosos que frequentam o local, entretanto, o espaço não possui equipamentos para os moradores da região.</w:t>
      </w:r>
    </w:p>
    <w:p w:rsidR="00C86399" w:rsidRPr="00C86399" w:rsidRDefault="00C86399" w:rsidP="008044EC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C86399">
        <w:rPr>
          <w:rFonts w:cs="Arial"/>
        </w:rPr>
        <w:t>O espaço também carece</w:t>
      </w:r>
      <w:r w:rsidR="008044EC">
        <w:rPr>
          <w:rFonts w:cs="Arial"/>
        </w:rPr>
        <w:t xml:space="preserve"> de implantação de lâmpadas de L</w:t>
      </w:r>
      <w:r w:rsidRPr="00C86399">
        <w:rPr>
          <w:rFonts w:cs="Arial"/>
        </w:rPr>
        <w:t>ed considerando a luminosidade que essas lâmpadas podem proporcionar além da garantia de mai</w:t>
      </w:r>
      <w:r w:rsidR="008044EC">
        <w:rPr>
          <w:rFonts w:cs="Arial"/>
        </w:rPr>
        <w:t>or</w:t>
      </w:r>
      <w:r w:rsidRPr="00C86399">
        <w:rPr>
          <w:rFonts w:cs="Arial"/>
        </w:rPr>
        <w:t xml:space="preserve"> segurança pública no bairro.</w:t>
      </w:r>
      <w:bookmarkStart w:id="0" w:name="_GoBack"/>
      <w:bookmarkEnd w:id="0"/>
    </w:p>
    <w:p w:rsidR="00C86399" w:rsidRPr="00C86399" w:rsidRDefault="00C86399" w:rsidP="008044EC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C86399">
        <w:rPr>
          <w:rFonts w:cs="Arial"/>
        </w:rPr>
        <w:t>Dessa forma, respeitosamente, acionamos a Administração Municipal e agradecemos por seu empenho para que a situação seja devidamente considerada e atendida.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86399">
        <w:rPr>
          <w:rFonts w:cs="Arial"/>
        </w:rPr>
        <w:t>19 de maio de 2021.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86399" w:rsidRPr="005D429C" w:rsidRDefault="00C86399" w:rsidP="00C8639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C86399" w:rsidRDefault="00C86399" w:rsidP="00C8639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sectPr w:rsidR="00C86399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27F" w:rsidRDefault="00BF627F">
      <w:r>
        <w:separator/>
      </w:r>
    </w:p>
  </w:endnote>
  <w:endnote w:type="continuationSeparator" w:id="0">
    <w:p w:rsidR="00BF627F" w:rsidRDefault="00BF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27F" w:rsidRDefault="00BF627F">
      <w:r>
        <w:separator/>
      </w:r>
    </w:p>
  </w:footnote>
  <w:footnote w:type="continuationSeparator" w:id="0">
    <w:p w:rsidR="00BF627F" w:rsidRDefault="00BF6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044E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044E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19BF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4EC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627F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86399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C0EDD-4E3F-4854-963C-6E6E62C87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13</TotalTime>
  <Pages>1</Pages>
  <Words>205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2021-05-17T18:07:00Z</dcterms:created>
  <dcterms:modified xsi:type="dcterms:W3CDTF">2021-05-17T18:21:00Z</dcterms:modified>
</cp:coreProperties>
</file>